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38D63" w14:textId="682D7D23" w:rsidR="008E5E8D" w:rsidRDefault="008E5E8D" w:rsidP="008E5E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</w:t>
      </w:r>
      <w:r w:rsidR="0065588F">
        <w:rPr>
          <w:rFonts w:ascii="Times New Roman" w:hAnsi="Times New Roman" w:cs="Times New Roman"/>
          <w:sz w:val="24"/>
          <w:szCs w:val="24"/>
          <w:u w:val="single"/>
        </w:rPr>
        <w:t>RUSSELL</w:t>
      </w:r>
      <w:r>
        <w:rPr>
          <w:rFonts w:ascii="Times New Roman" w:hAnsi="Times New Roman" w:cs="Times New Roman"/>
          <w:sz w:val="24"/>
          <w:szCs w:val="24"/>
        </w:rPr>
        <w:t xml:space="preserve">        (fl.1496)</w:t>
      </w:r>
    </w:p>
    <w:p w14:paraId="2FB3DAA5" w14:textId="77777777" w:rsidR="008E5E8D" w:rsidRDefault="008E5E8D" w:rsidP="008E5E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Strood, Kent.</w:t>
      </w:r>
    </w:p>
    <w:p w14:paraId="21D7B0F4" w14:textId="77777777" w:rsidR="008E5E8D" w:rsidRDefault="008E5E8D" w:rsidP="008E5E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AC3F47" w14:textId="77777777" w:rsidR="008E5E8D" w:rsidRDefault="008E5E8D" w:rsidP="008E5E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04814C" w14:textId="77777777" w:rsidR="008E5E8D" w:rsidRDefault="008E5E8D" w:rsidP="008E5E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0E14023" w14:textId="77777777" w:rsidR="008E5E8D" w:rsidRDefault="008E5E8D" w:rsidP="008E5E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https://www.kentarchaeology.org.uk/Research/Libr/Wills/NameOrder/R.htm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C665E8C" w14:textId="77777777" w:rsidR="008E5E8D" w:rsidRDefault="008E5E8D" w:rsidP="008E5E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4606EA" w14:textId="77777777" w:rsidR="008E5E8D" w:rsidRDefault="008E5E8D" w:rsidP="008E5E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84019F" w14:textId="77777777" w:rsidR="008E5E8D" w:rsidRDefault="008E5E8D" w:rsidP="008E5E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71A3C34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A0537" w14:textId="77777777" w:rsidR="008E5E8D" w:rsidRDefault="008E5E8D" w:rsidP="009139A6">
      <w:r>
        <w:separator/>
      </w:r>
    </w:p>
  </w:endnote>
  <w:endnote w:type="continuationSeparator" w:id="0">
    <w:p w14:paraId="3DB95F27" w14:textId="77777777" w:rsidR="008E5E8D" w:rsidRDefault="008E5E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B45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E372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CE0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6A201" w14:textId="77777777" w:rsidR="008E5E8D" w:rsidRDefault="008E5E8D" w:rsidP="009139A6">
      <w:r>
        <w:separator/>
      </w:r>
    </w:p>
  </w:footnote>
  <w:footnote w:type="continuationSeparator" w:id="0">
    <w:p w14:paraId="4AB85E99" w14:textId="77777777" w:rsidR="008E5E8D" w:rsidRDefault="008E5E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E3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90E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34F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8D"/>
    <w:rsid w:val="000666E0"/>
    <w:rsid w:val="002510B7"/>
    <w:rsid w:val="005C130B"/>
    <w:rsid w:val="0065588F"/>
    <w:rsid w:val="00826F5C"/>
    <w:rsid w:val="008E5E8D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84112"/>
  <w15:chartTrackingRefBased/>
  <w15:docId w15:val="{714290E9-DF20-4D3A-95CA-B84CFFEB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E5E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R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2022-03-17T20:28:00Z</dcterms:created>
  <dcterms:modified xsi:type="dcterms:W3CDTF">2022-03-17T20:34:00Z</dcterms:modified>
</cp:coreProperties>
</file>